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E05D8F" w:rsidRPr="00385136" w:rsidTr="000F456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E05D8F" w:rsidRDefault="00E05D8F" w:rsidP="000F456E">
            <w:pPr>
              <w:jc w:val="center"/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B37FDA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>ΕΙΔΟΣ</w:t>
            </w:r>
            <w:r w:rsidRPr="00385136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E05D8F" w:rsidRPr="00385136" w:rsidRDefault="00E05D8F" w:rsidP="000F456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385136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Μικρό ψυγείο </w:t>
            </w:r>
          </w:p>
        </w:tc>
      </w:tr>
      <w:tr w:rsidR="00E05D8F" w:rsidRPr="00820A4B" w:rsidTr="000F456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E05D8F" w:rsidRPr="00820A4B" w:rsidRDefault="00E05D8F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E05D8F" w:rsidRPr="00820A4B" w:rsidRDefault="00E05D8F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E05D8F" w:rsidRPr="00820A4B" w:rsidRDefault="00E05D8F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E05D8F" w:rsidRPr="00820A4B" w:rsidRDefault="00E05D8F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E05D8F" w:rsidRPr="00820A4B" w:rsidRDefault="00E05D8F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ΠΑΡΑΠΟΜΠΗ</w:t>
            </w:r>
          </w:p>
        </w:tc>
      </w:tr>
      <w:tr w:rsidR="00E05D8F" w:rsidRPr="00820A4B" w:rsidTr="000F456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E05D8F" w:rsidRPr="00820A4B" w:rsidRDefault="00E05D8F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E05D8F" w:rsidRPr="00820A4B" w:rsidRDefault="00E05D8F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E05D8F" w:rsidRPr="00820A4B" w:rsidRDefault="00E05D8F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05D8F" w:rsidRPr="00820A4B" w:rsidRDefault="00E05D8F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05D8F" w:rsidRPr="00820A4B" w:rsidRDefault="00E05D8F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(ε)</w:t>
            </w:r>
          </w:p>
        </w:tc>
      </w:tr>
      <w:tr w:rsidR="00E05D8F" w:rsidRPr="00820A4B" w:rsidTr="000F456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E05D8F" w:rsidRPr="00820A4B" w:rsidRDefault="00E05D8F" w:rsidP="000F456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E05D8F" w:rsidRPr="00820A4B" w:rsidRDefault="00E05D8F" w:rsidP="000F456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E05D8F" w:rsidRPr="00820A4B" w:rsidRDefault="00E05D8F" w:rsidP="000F456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05D8F" w:rsidRPr="00820A4B" w:rsidRDefault="00E05D8F" w:rsidP="000F456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05D8F" w:rsidRPr="00820A4B" w:rsidRDefault="00E05D8F" w:rsidP="000F456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E05D8F" w:rsidRPr="00820A4B" w:rsidTr="000F456E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E05D8F" w:rsidRPr="00820A4B" w:rsidRDefault="00E05D8F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61" w:type="dxa"/>
            <w:vAlign w:val="center"/>
          </w:tcPr>
          <w:p w:rsidR="00E05D8F" w:rsidRDefault="00E05D8F" w:rsidP="000F456E">
            <w:pPr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Έ</w:t>
            </w:r>
            <w:r w:rsidRPr="00385136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ως 50 </w:t>
            </w:r>
            <w:proofErr w:type="spellStart"/>
            <w:r w:rsidRPr="00385136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lt</w:t>
            </w:r>
            <w:proofErr w:type="spellEnd"/>
          </w:p>
          <w:p w:rsidR="00E05D8F" w:rsidRPr="00385136" w:rsidRDefault="00E05D8F" w:rsidP="000F456E">
            <w:pPr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Χρώμα </w:t>
            </w:r>
            <w:r w:rsidRPr="00385136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INOX </w:t>
            </w:r>
          </w:p>
          <w:p w:rsidR="00E05D8F" w:rsidRDefault="00E05D8F" w:rsidP="000F456E">
            <w:pPr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</w:pPr>
            <w:r w:rsidRPr="00385136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Με εξωτερική κλειδαριά </w:t>
            </w:r>
          </w:p>
          <w:p w:rsidR="00E05D8F" w:rsidRDefault="00E05D8F" w:rsidP="000F456E">
            <w:pPr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Γ</w:t>
            </w:r>
            <w:r w:rsidRPr="00385136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υάλινα ράφια </w:t>
            </w:r>
          </w:p>
          <w:p w:rsidR="00E05D8F" w:rsidRDefault="00E05D8F" w:rsidP="000F456E">
            <w:pPr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Σ</w:t>
            </w:r>
            <w:r w:rsidRPr="00385136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υμπιεστ</w:t>
            </w:r>
            <w:r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ές</w:t>
            </w:r>
            <w:r w:rsidRPr="00385136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υψηλής απόδοσης </w:t>
            </w:r>
          </w:p>
          <w:p w:rsidR="00E05D8F" w:rsidRDefault="00E05D8F" w:rsidP="000F456E">
            <w:pPr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Θ</w:t>
            </w:r>
            <w:r w:rsidRPr="00385136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όρυβο</w:t>
            </w:r>
            <w:r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έως 39</w:t>
            </w:r>
            <w:r w:rsidRPr="00385136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Theme="majorHAnsi" w:eastAsia="DengXian" w:hAnsiTheme="majorHAnsi" w:cstheme="majorHAnsi"/>
                <w:color w:val="000000"/>
                <w:sz w:val="18"/>
                <w:szCs w:val="18"/>
                <w:lang w:val="en-US"/>
              </w:rPr>
              <w:t>dB</w:t>
            </w:r>
          </w:p>
          <w:p w:rsidR="00E05D8F" w:rsidRDefault="00E05D8F" w:rsidP="000F456E">
            <w:pPr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</w:pPr>
            <w:r w:rsidRPr="009449D6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Μηχανικά ρυθμιζόμενος έλεγχος θερμοκρασίας</w:t>
            </w:r>
          </w:p>
          <w:p w:rsidR="00E05D8F" w:rsidRDefault="00E05D8F" w:rsidP="000F456E">
            <w:pPr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</w:pPr>
            <w:r w:rsidRPr="009449D6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Εσωτερικός φωτισμός LED</w:t>
            </w:r>
          </w:p>
          <w:p w:rsidR="00E05D8F" w:rsidRDefault="00E05D8F" w:rsidP="000F456E">
            <w:pPr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</w:pPr>
            <w:r w:rsidRPr="00A65265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Στατικός τύπος ψύξης</w:t>
            </w:r>
          </w:p>
          <w:p w:rsidR="00E05D8F" w:rsidRPr="00385136" w:rsidRDefault="00E05D8F" w:rsidP="000F456E">
            <w:pPr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</w:pPr>
            <w:r w:rsidRPr="00A65265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Αναστρέψιμη πόρτα</w:t>
            </w:r>
          </w:p>
          <w:p w:rsidR="00E05D8F" w:rsidRPr="009449D6" w:rsidRDefault="00E05D8F" w:rsidP="000F456E">
            <w:pPr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ΣΧΕΤΙΚΑ</w:t>
            </w:r>
            <w:r w:rsidRPr="009449D6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385136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Morris</w:t>
            </w:r>
            <w:proofErr w:type="spellEnd"/>
            <w:r w:rsidRPr="009449D6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  <w:r w:rsidRPr="00385136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Mini</w:t>
            </w:r>
            <w:r w:rsidRPr="009449D6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5136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Bar</w:t>
            </w:r>
            <w:proofErr w:type="spellEnd"/>
            <w:r w:rsidRPr="009449D6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41</w:t>
            </w:r>
            <w:r w:rsidRPr="00385136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lt</w:t>
            </w:r>
            <w:r w:rsidRPr="009449D6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  <w:r w:rsidRPr="00385136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Υ</w:t>
            </w:r>
            <w:r w:rsidRPr="009449D6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49.5</w:t>
            </w:r>
            <w:r w:rsidRPr="00385136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xΠ</w:t>
            </w:r>
            <w:r w:rsidRPr="009449D6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45</w:t>
            </w:r>
            <w:r w:rsidRPr="00385136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xΒ</w:t>
            </w:r>
            <w:r w:rsidRPr="009449D6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45</w:t>
            </w:r>
            <w:r w:rsidRPr="00385136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εκ</w:t>
            </w:r>
            <w:r w:rsidRPr="009449D6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385136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Inox</w:t>
            </w:r>
            <w:proofErr w:type="spellEnd"/>
            <w:r w:rsidRPr="009449D6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  <w:r w:rsidRPr="00385136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S</w:t>
            </w:r>
            <w:r w:rsidRPr="009449D6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7449</w:t>
            </w:r>
            <w:r w:rsidRPr="00385136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SDL</w:t>
            </w:r>
          </w:p>
        </w:tc>
        <w:tc>
          <w:tcPr>
            <w:tcW w:w="1080" w:type="dxa"/>
            <w:vAlign w:val="center"/>
            <w:hideMark/>
          </w:tcPr>
          <w:p w:rsidR="00E05D8F" w:rsidRPr="00820A4B" w:rsidRDefault="00E05D8F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05D8F" w:rsidRPr="00820A4B" w:rsidRDefault="00E05D8F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05D8F" w:rsidRPr="00820A4B" w:rsidRDefault="00E05D8F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  <w:tr w:rsidR="00E05D8F" w:rsidRPr="00820A4B" w:rsidTr="000F456E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E05D8F" w:rsidRPr="00820A4B" w:rsidRDefault="00E05D8F" w:rsidP="000F456E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:rsidR="00E05D8F" w:rsidRPr="00820A4B" w:rsidRDefault="00E05D8F" w:rsidP="000F456E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820A4B">
              <w:rPr>
                <w:rFonts w:asciiTheme="majorHAnsi" w:hAnsiTheme="majorHAnsi" w:cstheme="majorHAnsi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E05D8F" w:rsidRPr="00820A4B" w:rsidRDefault="00E05D8F" w:rsidP="000F456E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05D8F" w:rsidRPr="00820A4B" w:rsidRDefault="00E05D8F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05D8F" w:rsidRPr="00820A4B" w:rsidRDefault="00E05D8F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Default="00B43CAA">
      <w:bookmarkStart w:id="0" w:name="_GoBack"/>
      <w:bookmarkEnd w:id="0"/>
    </w:p>
    <w:sectPr w:rsidR="00B43CA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43CAA"/>
    <w:rsid w:val="00E05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9102D4BB</Template>
  <TotalTime>1</TotalTime>
  <Pages>1</Pages>
  <Words>69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2025-10-31T09:54:00Z</dcterms:created>
  <dcterms:modified xsi:type="dcterms:W3CDTF">2025-10-31T09:54:00Z</dcterms:modified>
</cp:coreProperties>
</file>